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PLESYNGTON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fl.1397)</w:t>
      </w:r>
    </w:p>
    <w:p w:rsid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Henry(q.v.).</w:t>
      </w:r>
    </w:p>
    <w:p w:rsid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21-216)</w:t>
      </w:r>
    </w:p>
    <w:p w:rsid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Mar.1397</w:t>
      </w:r>
      <w:r>
        <w:rPr>
          <w:rFonts w:ascii="Times New Roman" w:hAnsi="Times New Roman" w:cs="Times New Roman"/>
          <w:sz w:val="24"/>
          <w:szCs w:val="24"/>
        </w:rPr>
        <w:tab/>
        <w:t xml:space="preserve">Henry was born in Stamford, Lincolnshire, and baptised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St.Michael’s</w:t>
      </w:r>
      <w:proofErr w:type="spellEnd"/>
      <w:proofErr w:type="gramEnd"/>
    </w:p>
    <w:p w:rsid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Church there. On this day he was shaved by Robert Barbour(q.v.) and also</w:t>
      </w:r>
    </w:p>
    <w:p w:rsid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bought 3 yards of russet cloth from Andrew Draper(q.v.).  (ibid.)</w:t>
      </w:r>
    </w:p>
    <w:p w:rsid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Mar.</w:t>
      </w:r>
      <w:r>
        <w:rPr>
          <w:rFonts w:ascii="Times New Roman" w:hAnsi="Times New Roman" w:cs="Times New Roman"/>
          <w:sz w:val="24"/>
          <w:szCs w:val="24"/>
        </w:rPr>
        <w:tab/>
        <w:t xml:space="preserve">On his order, Peter </w:t>
      </w:r>
      <w:proofErr w:type="spellStart"/>
      <w:r>
        <w:rPr>
          <w:rFonts w:ascii="Times New Roman" w:hAnsi="Times New Roman" w:cs="Times New Roman"/>
          <w:sz w:val="24"/>
          <w:szCs w:val="24"/>
        </w:rPr>
        <w:t>Glasier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glazed a window in the east part of </w:t>
      </w:r>
    </w:p>
    <w:p w:rsid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St.Michael’s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Church.  (ibid.)</w:t>
      </w:r>
    </w:p>
    <w:p w:rsid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4B9" w:rsidRPr="002924B9" w:rsidRDefault="002924B9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 February 2016</w:t>
      </w:r>
      <w:bookmarkStart w:id="0" w:name="_GoBack"/>
      <w:bookmarkEnd w:id="0"/>
    </w:p>
    <w:sectPr w:rsidR="002924B9" w:rsidRPr="002924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4B9" w:rsidRDefault="002924B9" w:rsidP="00564E3C">
      <w:pPr>
        <w:spacing w:after="0" w:line="240" w:lineRule="auto"/>
      </w:pPr>
      <w:r>
        <w:separator/>
      </w:r>
    </w:p>
  </w:endnote>
  <w:endnote w:type="continuationSeparator" w:id="0">
    <w:p w:rsidR="002924B9" w:rsidRDefault="002924B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924B9">
      <w:rPr>
        <w:rFonts w:ascii="Times New Roman" w:hAnsi="Times New Roman" w:cs="Times New Roman"/>
        <w:noProof/>
        <w:sz w:val="24"/>
        <w:szCs w:val="24"/>
      </w:rPr>
      <w:t>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4B9" w:rsidRDefault="002924B9" w:rsidP="00564E3C">
      <w:pPr>
        <w:spacing w:after="0" w:line="240" w:lineRule="auto"/>
      </w:pPr>
      <w:r>
        <w:separator/>
      </w:r>
    </w:p>
  </w:footnote>
  <w:footnote w:type="continuationSeparator" w:id="0">
    <w:p w:rsidR="002924B9" w:rsidRDefault="002924B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4B9"/>
    <w:rsid w:val="002924B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77C1C"/>
  <w15:chartTrackingRefBased/>
  <w15:docId w15:val="{155D9108-5C95-41DC-8612-E4437AEFE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2016-02-01T15:07:00Z</dcterms:created>
  <dcterms:modified xsi:type="dcterms:W3CDTF">2016-02-01T15:13:00Z</dcterms:modified>
</cp:coreProperties>
</file>